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5E1" w:rsidRDefault="003435E1" w:rsidP="003435E1">
      <w:pPr>
        <w:pStyle w:val="NoSpacing"/>
      </w:pPr>
      <w:r>
        <w:rPr>
          <w:u w:val="single"/>
        </w:rPr>
        <w:t>John FRELAND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3435E1" w:rsidRDefault="003435E1" w:rsidP="003435E1">
      <w:pPr>
        <w:pStyle w:val="NoSpacing"/>
      </w:pPr>
    </w:p>
    <w:p w:rsidR="003435E1" w:rsidRDefault="003435E1" w:rsidP="003435E1">
      <w:pPr>
        <w:pStyle w:val="NoSpacing"/>
      </w:pPr>
    </w:p>
    <w:p w:rsidR="003435E1" w:rsidRDefault="003435E1" w:rsidP="003435E1">
      <w:pPr>
        <w:pStyle w:val="NoSpacing"/>
      </w:pPr>
      <w:r>
        <w:t>19 Jan.1443</w:t>
      </w:r>
      <w:r>
        <w:tab/>
        <w:t>He was a juror on the inquisition post mortem held in Andover, Hampshire,</w:t>
      </w:r>
    </w:p>
    <w:p w:rsidR="003435E1" w:rsidRDefault="003435E1" w:rsidP="003435E1">
      <w:pPr>
        <w:pStyle w:val="NoSpacing"/>
      </w:pPr>
      <w:r>
        <w:tab/>
      </w:r>
      <w:r>
        <w:tab/>
        <w:t xml:space="preserve">into lands of the late Constance </w:t>
      </w:r>
      <w:proofErr w:type="spellStart"/>
      <w:r>
        <w:t>Grene</w:t>
      </w:r>
      <w:proofErr w:type="spellEnd"/>
      <w:r>
        <w:t>(q.v.).</w:t>
      </w:r>
    </w:p>
    <w:p w:rsidR="003435E1" w:rsidRDefault="003435E1" w:rsidP="003435E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26-30)</w:t>
      </w:r>
    </w:p>
    <w:p w:rsidR="003435E1" w:rsidRDefault="003435E1" w:rsidP="003435E1">
      <w:pPr>
        <w:pStyle w:val="NoSpacing"/>
      </w:pPr>
    </w:p>
    <w:p w:rsidR="003435E1" w:rsidRDefault="003435E1" w:rsidP="003435E1">
      <w:pPr>
        <w:pStyle w:val="NoSpacing"/>
      </w:pPr>
    </w:p>
    <w:p w:rsidR="003435E1" w:rsidRPr="00EA7E01" w:rsidRDefault="003435E1" w:rsidP="003435E1">
      <w:pPr>
        <w:pStyle w:val="NoSpacing"/>
      </w:pPr>
      <w:r>
        <w:t>4 July 2017</w:t>
      </w:r>
    </w:p>
    <w:p w:rsidR="006B2F86" w:rsidRPr="003435E1" w:rsidRDefault="003435E1" w:rsidP="00E71FC3">
      <w:pPr>
        <w:pStyle w:val="NoSpacing"/>
      </w:pPr>
      <w:bookmarkStart w:id="0" w:name="_GoBack"/>
      <w:bookmarkEnd w:id="0"/>
    </w:p>
    <w:sectPr w:rsidR="006B2F86" w:rsidRPr="003435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5E1" w:rsidRDefault="003435E1" w:rsidP="00E71FC3">
      <w:pPr>
        <w:spacing w:after="0" w:line="240" w:lineRule="auto"/>
      </w:pPr>
      <w:r>
        <w:separator/>
      </w:r>
    </w:p>
  </w:endnote>
  <w:endnote w:type="continuationSeparator" w:id="0">
    <w:p w:rsidR="003435E1" w:rsidRDefault="003435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5E1" w:rsidRDefault="003435E1" w:rsidP="00E71FC3">
      <w:pPr>
        <w:spacing w:after="0" w:line="240" w:lineRule="auto"/>
      </w:pPr>
      <w:r>
        <w:separator/>
      </w:r>
    </w:p>
  </w:footnote>
  <w:footnote w:type="continuationSeparator" w:id="0">
    <w:p w:rsidR="003435E1" w:rsidRDefault="003435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5E1"/>
    <w:rsid w:val="001A7C09"/>
    <w:rsid w:val="003435E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F279D"/>
  <w15:chartTrackingRefBased/>
  <w15:docId w15:val="{1AB6B597-2D6B-4321-A803-76079C4A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2017-07-04T20:07:00Z</dcterms:created>
  <dcterms:modified xsi:type="dcterms:W3CDTF">2017-07-04T20:07:00Z</dcterms:modified>
</cp:coreProperties>
</file>